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EC5" w:rsidRDefault="00F40EC5" w:rsidP="00F40EC5">
      <w:r>
        <w:rPr>
          <w:u w:val="single"/>
        </w:rPr>
        <w:t>John STIRTAVAUNT</w:t>
      </w:r>
      <w:r>
        <w:t xml:space="preserve">      (fl.1405-7)</w:t>
      </w:r>
    </w:p>
    <w:p w:rsidR="00F40EC5" w:rsidRDefault="00F40EC5" w:rsidP="00F40EC5">
      <w:r>
        <w:t>of York. Sword-bearer.</w:t>
      </w:r>
    </w:p>
    <w:p w:rsidR="00F40EC5" w:rsidRDefault="00F40EC5" w:rsidP="00F40EC5"/>
    <w:p w:rsidR="00F40EC5" w:rsidRDefault="00F40EC5" w:rsidP="00F40EC5"/>
    <w:p w:rsidR="00F40EC5" w:rsidRDefault="00F40EC5" w:rsidP="00F40EC5">
      <w:r>
        <w:t xml:space="preserve">         1405-7</w:t>
      </w:r>
      <w:r>
        <w:tab/>
        <w:t>He was the sword-bearer.</w:t>
      </w:r>
    </w:p>
    <w:p w:rsidR="00F40EC5" w:rsidRDefault="00F40EC5" w:rsidP="00F40EC5">
      <w:r>
        <w:tab/>
      </w:r>
      <w:r>
        <w:tab/>
        <w:t>(</w:t>
      </w:r>
      <w:hyperlink r:id="rId6" w:history="1">
        <w:r w:rsidRPr="00721D16">
          <w:rPr>
            <w:rStyle w:val="Hyperlink"/>
          </w:rPr>
          <w:t>http://www.sturtivant.org.uk/yorkshire.html</w:t>
        </w:r>
      </w:hyperlink>
      <w:r>
        <w:t>)</w:t>
      </w:r>
    </w:p>
    <w:p w:rsidR="00F40EC5" w:rsidRDefault="00F40EC5" w:rsidP="00F40EC5"/>
    <w:p w:rsidR="00F40EC5" w:rsidRDefault="00F40EC5" w:rsidP="00F40EC5"/>
    <w:p w:rsidR="00F40EC5" w:rsidRDefault="00F40EC5" w:rsidP="00F40EC5">
      <w:r>
        <w:t>28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EC5" w:rsidRDefault="00F40EC5" w:rsidP="00564E3C">
      <w:r>
        <w:separator/>
      </w:r>
    </w:p>
  </w:endnote>
  <w:endnote w:type="continuationSeparator" w:id="0">
    <w:p w:rsidR="00F40EC5" w:rsidRDefault="00F40EC5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40EC5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EC5" w:rsidRDefault="00F40EC5" w:rsidP="00564E3C">
      <w:r>
        <w:separator/>
      </w:r>
    </w:p>
  </w:footnote>
  <w:footnote w:type="continuationSeparator" w:id="0">
    <w:p w:rsidR="00F40EC5" w:rsidRDefault="00F40EC5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EC5"/>
    <w:rsid w:val="00372DC6"/>
    <w:rsid w:val="00564E3C"/>
    <w:rsid w:val="0064591D"/>
    <w:rsid w:val="00DD5B8A"/>
    <w:rsid w:val="00EB41B8"/>
    <w:rsid w:val="00F14DE1"/>
    <w:rsid w:val="00F4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EF2187-3EF0-4620-AB37-DFA0D53E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EC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F40EC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urtivant.org.uk/yorkshir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2016-01-10T19:44:00Z</dcterms:created>
  <dcterms:modified xsi:type="dcterms:W3CDTF">2016-01-10T19:45:00Z</dcterms:modified>
</cp:coreProperties>
</file>